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0B59E" w14:textId="77777777" w:rsidR="00537304" w:rsidRDefault="00537304" w:rsidP="0053730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PYKMAN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5D241EBA" w14:textId="77777777" w:rsidR="00537304" w:rsidRDefault="00537304" w:rsidP="00537304">
      <w:pPr>
        <w:pStyle w:val="NoSpacing"/>
        <w:rPr>
          <w:rFonts w:eastAsia="Times New Roman" w:cs="Times New Roman"/>
          <w:szCs w:val="24"/>
        </w:rPr>
      </w:pPr>
    </w:p>
    <w:p w14:paraId="4DBBA57A" w14:textId="77777777" w:rsidR="00537304" w:rsidRDefault="00537304" w:rsidP="00537304">
      <w:pPr>
        <w:pStyle w:val="NoSpacing"/>
        <w:rPr>
          <w:rFonts w:eastAsia="Times New Roman" w:cs="Times New Roman"/>
          <w:szCs w:val="24"/>
        </w:rPr>
      </w:pPr>
    </w:p>
    <w:p w14:paraId="32C82658" w14:textId="77777777" w:rsidR="00537304" w:rsidRDefault="00537304" w:rsidP="0053730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Jan.1484</w:t>
      </w:r>
      <w:r>
        <w:rPr>
          <w:rFonts w:eastAsia="Times New Roman" w:cs="Times New Roman"/>
          <w:szCs w:val="24"/>
        </w:rPr>
        <w:tab/>
        <w:t xml:space="preserve">John </w:t>
      </w:r>
      <w:proofErr w:type="spellStart"/>
      <w:r>
        <w:rPr>
          <w:rFonts w:eastAsia="Times New Roman" w:cs="Times New Roman"/>
          <w:szCs w:val="24"/>
        </w:rPr>
        <w:t>Pake</w:t>
      </w:r>
      <w:proofErr w:type="spellEnd"/>
      <w:r>
        <w:rPr>
          <w:rFonts w:eastAsia="Times New Roman" w:cs="Times New Roman"/>
          <w:szCs w:val="24"/>
        </w:rPr>
        <w:t xml:space="preserve"> of London, draper(q.v.), bequeathed him and his wife 3s 4d,</w:t>
      </w:r>
    </w:p>
    <w:p w14:paraId="4373BC76" w14:textId="77777777" w:rsidR="00537304" w:rsidRDefault="00537304" w:rsidP="0053730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with a further 12s to each of their living children.</w:t>
      </w:r>
    </w:p>
    <w:p w14:paraId="4A11C113" w14:textId="77777777" w:rsidR="00537304" w:rsidRDefault="00537304" w:rsidP="00537304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</w:t>
      </w:r>
    </w:p>
    <w:p w14:paraId="2628D750" w14:textId="77777777" w:rsidR="00537304" w:rsidRDefault="00537304" w:rsidP="00537304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vol. I pp.313-6)</w:t>
      </w:r>
    </w:p>
    <w:p w14:paraId="07D8D0A3" w14:textId="77777777" w:rsidR="00537304" w:rsidRDefault="00537304" w:rsidP="00537304">
      <w:pPr>
        <w:pStyle w:val="NoSpacing"/>
        <w:rPr>
          <w:rFonts w:eastAsia="Times New Roman" w:cs="Times New Roman"/>
          <w:szCs w:val="24"/>
        </w:rPr>
      </w:pPr>
    </w:p>
    <w:p w14:paraId="23C8B603" w14:textId="77777777" w:rsidR="00537304" w:rsidRDefault="00537304" w:rsidP="00537304">
      <w:pPr>
        <w:pStyle w:val="NoSpacing"/>
        <w:rPr>
          <w:rFonts w:eastAsia="Times New Roman" w:cs="Times New Roman"/>
          <w:szCs w:val="24"/>
        </w:rPr>
      </w:pPr>
    </w:p>
    <w:p w14:paraId="65FB5ECA" w14:textId="77777777" w:rsidR="00537304" w:rsidRDefault="00537304" w:rsidP="0053730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May 2023</w:t>
      </w:r>
    </w:p>
    <w:p w14:paraId="7050B08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97FD3" w14:textId="77777777" w:rsidR="00537304" w:rsidRDefault="00537304" w:rsidP="009139A6">
      <w:r>
        <w:separator/>
      </w:r>
    </w:p>
  </w:endnote>
  <w:endnote w:type="continuationSeparator" w:id="0">
    <w:p w14:paraId="7B5D4B2A" w14:textId="77777777" w:rsidR="00537304" w:rsidRDefault="005373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A96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1AA5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D6E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FFFD4" w14:textId="77777777" w:rsidR="00537304" w:rsidRDefault="00537304" w:rsidP="009139A6">
      <w:r>
        <w:separator/>
      </w:r>
    </w:p>
  </w:footnote>
  <w:footnote w:type="continuationSeparator" w:id="0">
    <w:p w14:paraId="12A4011F" w14:textId="77777777" w:rsidR="00537304" w:rsidRDefault="005373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E35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AF7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571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304"/>
    <w:rsid w:val="000666E0"/>
    <w:rsid w:val="002510B7"/>
    <w:rsid w:val="0053730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4C186"/>
  <w15:chartTrackingRefBased/>
  <w15:docId w15:val="{858E3424-7922-441F-BA77-E5493BFF9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2023-05-12T20:18:00Z</dcterms:created>
  <dcterms:modified xsi:type="dcterms:W3CDTF">2023-05-12T20:18:00Z</dcterms:modified>
</cp:coreProperties>
</file>